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4984" w14:textId="3C1C343A" w:rsidR="00E90E49" w:rsidRPr="00CE0424" w:rsidRDefault="00AE2834" w:rsidP="00E35559">
      <w:pPr>
        <w:pStyle w:val="3GPPHeader"/>
        <w:spacing w:after="60"/>
        <w:rPr>
          <w:sz w:val="32"/>
          <w:szCs w:val="32"/>
          <w:highlight w:val="yellow"/>
        </w:rPr>
      </w:pPr>
      <w:r w:rsidRPr="000A1D33">
        <w:rPr>
          <w:lang w:val="en-US"/>
        </w:rPr>
        <w:t>3GPP TSG-RAN WG1 Meeting #8</w:t>
      </w:r>
      <w:r w:rsidR="008E3A50">
        <w:rPr>
          <w:lang w:val="en-US"/>
        </w:rPr>
        <w:t>9</w:t>
      </w:r>
      <w:r w:rsidR="00E90E49" w:rsidRPr="00CE0424">
        <w:tab/>
      </w:r>
      <w:r w:rsidR="00091557" w:rsidRPr="00CE0424">
        <w:rPr>
          <w:sz w:val="32"/>
          <w:szCs w:val="32"/>
        </w:rPr>
        <w:t>R</w:t>
      </w:r>
      <w:r>
        <w:rPr>
          <w:sz w:val="32"/>
          <w:szCs w:val="32"/>
        </w:rPr>
        <w:t>1</w:t>
      </w:r>
      <w:r w:rsidR="00091557" w:rsidRPr="00CE0424">
        <w:rPr>
          <w:sz w:val="32"/>
          <w:szCs w:val="32"/>
        </w:rPr>
        <w:t>-</w:t>
      </w:r>
      <w:r w:rsidR="00B85BFE" w:rsidRPr="00CE0424">
        <w:rPr>
          <w:sz w:val="32"/>
          <w:szCs w:val="32"/>
        </w:rPr>
        <w:t>1</w:t>
      </w:r>
      <w:r w:rsidR="00B85BFE">
        <w:rPr>
          <w:sz w:val="32"/>
          <w:szCs w:val="32"/>
        </w:rPr>
        <w:t>7</w:t>
      </w:r>
      <w:r w:rsidR="00B85BFE" w:rsidRPr="00F674A7">
        <w:rPr>
          <w:sz w:val="32"/>
          <w:szCs w:val="32"/>
        </w:rPr>
        <w:t>0</w:t>
      </w:r>
      <w:r w:rsidR="00B85BFE" w:rsidRPr="00B85BFE">
        <w:rPr>
          <w:sz w:val="32"/>
          <w:szCs w:val="32"/>
        </w:rPr>
        <w:t>8839</w:t>
      </w:r>
    </w:p>
    <w:p w14:paraId="7D7936E6" w14:textId="4E986350" w:rsidR="00E90E49" w:rsidRPr="00CE0424" w:rsidRDefault="008E3A50" w:rsidP="00311702">
      <w:pPr>
        <w:pStyle w:val="3GPPHeader"/>
      </w:pPr>
      <w:r>
        <w:t>Hangzhou, P.R. China</w:t>
      </w:r>
      <w:r w:rsidR="002C5BA4">
        <w:t>,</w:t>
      </w:r>
      <w:r w:rsidR="00AE2834" w:rsidRPr="000A1D33">
        <w:t xml:space="preserve"> </w:t>
      </w:r>
      <w:r>
        <w:t>15</w:t>
      </w:r>
      <w:r w:rsidRPr="008E3A50">
        <w:rPr>
          <w:vertAlign w:val="superscript"/>
        </w:rPr>
        <w:t>th</w:t>
      </w:r>
      <w:r>
        <w:t xml:space="preserve"> </w:t>
      </w:r>
      <w:r w:rsidR="002C5BA4">
        <w:t>–</w:t>
      </w:r>
      <w:r w:rsidR="00AE2834" w:rsidRPr="000A1D33">
        <w:t xml:space="preserve"> </w:t>
      </w:r>
      <w:r>
        <w:t>19</w:t>
      </w:r>
      <w:r w:rsidRPr="008E3A50">
        <w:rPr>
          <w:vertAlign w:val="superscript"/>
        </w:rPr>
        <w:t>th</w:t>
      </w:r>
      <w:r>
        <w:t xml:space="preserve"> May</w:t>
      </w:r>
      <w:r w:rsidR="00AE2834" w:rsidRPr="000A1D33">
        <w:t xml:space="preserve"> 2017</w:t>
      </w:r>
    </w:p>
    <w:p w14:paraId="2E3C0FC4" w14:textId="77777777" w:rsidR="00E90E49" w:rsidRPr="00CE0424" w:rsidRDefault="00E90E49" w:rsidP="00357380">
      <w:pPr>
        <w:pStyle w:val="3GPPHeader"/>
      </w:pPr>
    </w:p>
    <w:p w14:paraId="51358F92" w14:textId="78A1F19B" w:rsidR="00E90E49" w:rsidRPr="003A0611" w:rsidRDefault="00E90E49" w:rsidP="00311702">
      <w:pPr>
        <w:pStyle w:val="3GPPHeader"/>
        <w:rPr>
          <w:sz w:val="22"/>
          <w:szCs w:val="22"/>
          <w:lang w:val="en-US"/>
        </w:rPr>
      </w:pPr>
      <w:r w:rsidRPr="003A0611">
        <w:rPr>
          <w:sz w:val="22"/>
          <w:szCs w:val="22"/>
          <w:lang w:val="en-US"/>
        </w:rPr>
        <w:t>Agenda Item:</w:t>
      </w:r>
      <w:r w:rsidRPr="003A0611">
        <w:rPr>
          <w:sz w:val="22"/>
          <w:szCs w:val="22"/>
          <w:lang w:val="en-US"/>
        </w:rPr>
        <w:tab/>
      </w:r>
      <w:r w:rsidR="00694D79">
        <w:rPr>
          <w:sz w:val="22"/>
          <w:szCs w:val="22"/>
          <w:lang w:val="en-US"/>
        </w:rPr>
        <w:t>6</w:t>
      </w:r>
      <w:r w:rsidR="00EA0D68" w:rsidRPr="003A0611">
        <w:rPr>
          <w:sz w:val="22"/>
          <w:szCs w:val="22"/>
          <w:lang w:val="en-US"/>
        </w:rPr>
        <w:t>.2.1.1.</w:t>
      </w:r>
      <w:r w:rsidR="004F4BF3">
        <w:rPr>
          <w:sz w:val="22"/>
          <w:szCs w:val="22"/>
          <w:lang w:val="en-US"/>
        </w:rPr>
        <w:t>6</w:t>
      </w:r>
    </w:p>
    <w:p w14:paraId="0ED1A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AC9210" w14:textId="5F919D10" w:rsidR="00E90E49" w:rsidRPr="00CE0424" w:rsidRDefault="003D3C45" w:rsidP="00547F4D">
      <w:pPr>
        <w:pStyle w:val="3GPPHeader"/>
        <w:ind w:left="1701" w:hanging="1701"/>
        <w:rPr>
          <w:sz w:val="22"/>
          <w:szCs w:val="22"/>
        </w:rPr>
      </w:pPr>
      <w:r w:rsidRPr="00EA0D68">
        <w:rPr>
          <w:sz w:val="22"/>
          <w:szCs w:val="22"/>
        </w:rPr>
        <w:t>Title:</w:t>
      </w:r>
      <w:r w:rsidR="006B5B0F" w:rsidRPr="00EA0D68">
        <w:rPr>
          <w:sz w:val="22"/>
          <w:szCs w:val="22"/>
        </w:rPr>
        <w:tab/>
      </w:r>
      <w:r w:rsidR="00CE5D40">
        <w:rPr>
          <w:sz w:val="22"/>
          <w:szCs w:val="22"/>
          <w:lang w:val="en-US"/>
        </w:rPr>
        <w:t>UE capabilities for short processing time</w:t>
      </w:r>
    </w:p>
    <w:p w14:paraId="466C22C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3D7E8076" w14:textId="77777777" w:rsidR="00E90E49" w:rsidRPr="00CE0424" w:rsidRDefault="00E90E49" w:rsidP="00E90E49"/>
    <w:p w14:paraId="3912FEBE" w14:textId="3A351F64" w:rsidR="00E90E49" w:rsidRDefault="00E90E49" w:rsidP="00CE0424">
      <w:pPr>
        <w:pStyle w:val="Heading1"/>
      </w:pPr>
      <w:bookmarkStart w:id="0" w:name="_Ref477364681"/>
      <w:r w:rsidRPr="00CE0424">
        <w:t>Introduction</w:t>
      </w:r>
      <w:bookmarkEnd w:id="0"/>
    </w:p>
    <w:p w14:paraId="230218B8" w14:textId="7A32F680" w:rsidR="004D31C1" w:rsidRDefault="004D31C1" w:rsidP="004D31C1">
      <w:r>
        <w:t xml:space="preserve">In the ongoing WI on shortened TTI and processing time </w:t>
      </w:r>
      <w:r w:rsidR="00D30D53">
        <w:fldChar w:fldCharType="begin"/>
      </w:r>
      <w:r w:rsidR="00D30D53">
        <w:instrText xml:space="preserve"> REF _Ref449678105 \r \h </w:instrText>
      </w:r>
      <w:r w:rsidR="00D30D53">
        <w:fldChar w:fldCharType="separate"/>
      </w:r>
      <w:r w:rsidR="003D594F">
        <w:t>[1]</w:t>
      </w:r>
      <w:r w:rsidR="00D30D53">
        <w:fldChar w:fldCharType="end"/>
      </w:r>
      <w:r w:rsidR="00D30D53">
        <w:fldChar w:fldCharType="begin"/>
      </w:r>
      <w:r w:rsidR="00D30D53">
        <w:instrText xml:space="preserve"> REF _Ref449678105 \r \h </w:instrText>
      </w:r>
      <w:r w:rsidR="00D30D53">
        <w:fldChar w:fldCharType="separate"/>
      </w:r>
      <w:r w:rsidR="003D594F">
        <w:t>[1]</w:t>
      </w:r>
      <w:r w:rsidR="00D30D53">
        <w:fldChar w:fldCharType="end"/>
      </w:r>
      <w:r w:rsidR="00D30D53">
        <w:t xml:space="preserve"> the UE capabilities need to be defined before completing the work. Although not all aspects have been agreed upon, the following document is intended to trigger some discussion on the needed </w:t>
      </w:r>
      <w:bookmarkStart w:id="1" w:name="_GoBack"/>
      <w:bookmarkEnd w:id="1"/>
      <w:r w:rsidR="00D30D53">
        <w:t>UE capabilities to specify the feature.</w:t>
      </w:r>
    </w:p>
    <w:p w14:paraId="31A1B718" w14:textId="532385DA" w:rsidR="00D30D53" w:rsidRDefault="00D30D53" w:rsidP="00D30D53">
      <w:pPr>
        <w:pStyle w:val="Heading1"/>
      </w:pPr>
      <w:r>
        <w:t>UE capabilities</w:t>
      </w:r>
    </w:p>
    <w:p w14:paraId="6ABC7DEA" w14:textId="30582BDB" w:rsidR="00B8175A" w:rsidRDefault="00D30D53" w:rsidP="00D30D53">
      <w:r>
        <w:t xml:space="preserve">The </w:t>
      </w:r>
      <w:r w:rsidR="00B8175A">
        <w:t xml:space="preserve">proposed </w:t>
      </w:r>
      <w:r>
        <w:t xml:space="preserve">UE capabilities are listed in </w:t>
      </w:r>
      <w:r w:rsidR="00330AE1">
        <w:fldChar w:fldCharType="begin"/>
      </w:r>
      <w:r w:rsidR="00330AE1">
        <w:instrText xml:space="preserve"> REF _Ref481509101 \h </w:instrText>
      </w:r>
      <w:r w:rsidR="00330AE1">
        <w:fldChar w:fldCharType="separate"/>
      </w:r>
      <w:r w:rsidR="003D594F">
        <w:t xml:space="preserve">Table </w:t>
      </w:r>
      <w:r w:rsidR="003D594F">
        <w:rPr>
          <w:noProof/>
        </w:rPr>
        <w:t>1</w:t>
      </w:r>
      <w:r w:rsidR="00330AE1">
        <w:fldChar w:fldCharType="end"/>
      </w:r>
      <w:r w:rsidR="00330AE1">
        <w:t xml:space="preserve">. </w:t>
      </w:r>
      <w:r w:rsidR="00DE5033">
        <w:t xml:space="preserve">It is proposed to only distinguish between the support of short processing for different frame structure operations. All other capabilities related to n+3 operation </w:t>
      </w:r>
      <w:r w:rsidR="006B777F">
        <w:t xml:space="preserve">are inherited from already defined capabilities (for example CA capabilities). </w:t>
      </w:r>
    </w:p>
    <w:p w14:paraId="53C81471" w14:textId="2EE83A6D" w:rsidR="00D30D53" w:rsidRDefault="00D30D53" w:rsidP="00D30D53">
      <w:pPr>
        <w:pStyle w:val="Caption"/>
      </w:pPr>
      <w:bookmarkStart w:id="2" w:name="_Ref481509101"/>
      <w:r>
        <w:t xml:space="preserve">Table </w:t>
      </w:r>
      <w:r>
        <w:fldChar w:fldCharType="begin"/>
      </w:r>
      <w:r>
        <w:instrText xml:space="preserve"> SEQ Table \* ARABIC </w:instrText>
      </w:r>
      <w:r>
        <w:fldChar w:fldCharType="separate"/>
      </w:r>
      <w:r w:rsidR="003D594F">
        <w:rPr>
          <w:noProof/>
        </w:rPr>
        <w:t>1</w:t>
      </w:r>
      <w:r>
        <w:fldChar w:fldCharType="end"/>
      </w:r>
      <w:bookmarkEnd w:id="2"/>
      <w:r>
        <w:t xml:space="preserve">: </w:t>
      </w:r>
      <w:r w:rsidR="0019022D">
        <w:t>UE capabilities for short processing time</w:t>
      </w:r>
    </w:p>
    <w:tbl>
      <w:tblPr>
        <w:tblStyle w:val="TableGrid"/>
        <w:tblW w:w="0" w:type="auto"/>
        <w:tblLook w:val="04A0" w:firstRow="1" w:lastRow="0" w:firstColumn="1" w:lastColumn="0" w:noHBand="0" w:noVBand="1"/>
      </w:tblPr>
      <w:tblGrid>
        <w:gridCol w:w="2122"/>
        <w:gridCol w:w="5244"/>
        <w:gridCol w:w="2263"/>
      </w:tblGrid>
      <w:tr w:rsidR="00330AE1" w14:paraId="2D878718" w14:textId="77777777" w:rsidTr="00D00AD1">
        <w:tc>
          <w:tcPr>
            <w:tcW w:w="2122" w:type="dxa"/>
            <w:shd w:val="clear" w:color="auto" w:fill="BDD6EE" w:themeFill="accent1" w:themeFillTint="66"/>
          </w:tcPr>
          <w:p w14:paraId="60C55CB3" w14:textId="455138A4" w:rsidR="00330AE1" w:rsidRDefault="00B8175A" w:rsidP="00EC38B3">
            <w:pPr>
              <w:jc w:val="left"/>
            </w:pPr>
            <w:r>
              <w:t>Capability</w:t>
            </w:r>
          </w:p>
        </w:tc>
        <w:tc>
          <w:tcPr>
            <w:tcW w:w="5244" w:type="dxa"/>
            <w:shd w:val="clear" w:color="auto" w:fill="BDD6EE" w:themeFill="accent1" w:themeFillTint="66"/>
          </w:tcPr>
          <w:p w14:paraId="0E822801" w14:textId="3F01BB32" w:rsidR="00330AE1" w:rsidRDefault="00B8175A" w:rsidP="0019022D">
            <w:r>
              <w:t>Description</w:t>
            </w:r>
          </w:p>
        </w:tc>
        <w:tc>
          <w:tcPr>
            <w:tcW w:w="2263" w:type="dxa"/>
            <w:shd w:val="clear" w:color="auto" w:fill="BDD6EE" w:themeFill="accent1" w:themeFillTint="66"/>
          </w:tcPr>
          <w:p w14:paraId="32457433" w14:textId="462A2F6F" w:rsidR="00330AE1" w:rsidRDefault="00B8175A" w:rsidP="0019022D">
            <w:r>
              <w:t>Status</w:t>
            </w:r>
          </w:p>
        </w:tc>
      </w:tr>
      <w:tr w:rsidR="00330AE1" w14:paraId="3C717520" w14:textId="77777777" w:rsidTr="00D00AD1">
        <w:tc>
          <w:tcPr>
            <w:tcW w:w="2122" w:type="dxa"/>
          </w:tcPr>
          <w:p w14:paraId="435670E5" w14:textId="35C34F29" w:rsidR="00330AE1" w:rsidRDefault="00A2526C" w:rsidP="00EC38B3">
            <w:pPr>
              <w:jc w:val="left"/>
            </w:pPr>
            <w:r>
              <w:t>FS1 support for sPT</w:t>
            </w:r>
          </w:p>
        </w:tc>
        <w:tc>
          <w:tcPr>
            <w:tcW w:w="5244" w:type="dxa"/>
          </w:tcPr>
          <w:p w14:paraId="6635DE7A" w14:textId="0FEB627C" w:rsidR="00330AE1" w:rsidRDefault="00121DD1" w:rsidP="0019022D">
            <w:r>
              <w:t>Short processing time supported for FS1 on the indicated frequency bands. The operation is supported on at least one cell jointly in both DL and UL. In case of CA, the capability from n+4 applies.</w:t>
            </w:r>
          </w:p>
        </w:tc>
        <w:tc>
          <w:tcPr>
            <w:tcW w:w="2263" w:type="dxa"/>
          </w:tcPr>
          <w:p w14:paraId="3BA4CDA1" w14:textId="6EC794C4" w:rsidR="00330AE1" w:rsidRDefault="00D00AD1" w:rsidP="0019022D">
            <w:r>
              <w:t>Not decided on join</w:t>
            </w:r>
            <w:r w:rsidR="00C46EF9">
              <w:t>t</w:t>
            </w:r>
            <w:r>
              <w:t xml:space="preserve"> DL and UL support, or the inheritance of existing capabilities.</w:t>
            </w:r>
          </w:p>
        </w:tc>
      </w:tr>
      <w:tr w:rsidR="00330AE1" w14:paraId="31EE7322" w14:textId="77777777" w:rsidTr="00D00AD1">
        <w:tc>
          <w:tcPr>
            <w:tcW w:w="2122" w:type="dxa"/>
          </w:tcPr>
          <w:p w14:paraId="67A72C15" w14:textId="42E750B6" w:rsidR="00330AE1" w:rsidRDefault="00A2526C" w:rsidP="00EC38B3">
            <w:pPr>
              <w:jc w:val="left"/>
            </w:pPr>
            <w:r>
              <w:t>FS2 support for sPT</w:t>
            </w:r>
          </w:p>
        </w:tc>
        <w:tc>
          <w:tcPr>
            <w:tcW w:w="5244" w:type="dxa"/>
          </w:tcPr>
          <w:p w14:paraId="13530B35" w14:textId="154F8D66" w:rsidR="00330AE1" w:rsidRDefault="00121DD1" w:rsidP="0019022D">
            <w:r>
              <w:t>Short processing time supported for FS</w:t>
            </w:r>
            <w:r w:rsidR="00C46EF9">
              <w:t>2</w:t>
            </w:r>
            <w:r>
              <w:t xml:space="preserve"> on the indicated frequency bands. The operation is supported on at least one cell jointly in both DL and UL. In case of CA, the capability from n+4 applies.</w:t>
            </w:r>
          </w:p>
        </w:tc>
        <w:tc>
          <w:tcPr>
            <w:tcW w:w="2263" w:type="dxa"/>
          </w:tcPr>
          <w:p w14:paraId="73E1A11B" w14:textId="52B2B1AD" w:rsidR="00330AE1" w:rsidRDefault="00D00AD1" w:rsidP="0019022D">
            <w:r>
              <w:t>Not decided on join</w:t>
            </w:r>
            <w:r w:rsidR="00C46EF9">
              <w:t>t</w:t>
            </w:r>
            <w:r>
              <w:t xml:space="preserve"> DL and UL support, or the inheritance of existing capabilities.</w:t>
            </w:r>
          </w:p>
        </w:tc>
      </w:tr>
      <w:tr w:rsidR="00EC38B3" w14:paraId="3C6DCA58" w14:textId="77777777" w:rsidTr="00D00AD1">
        <w:tc>
          <w:tcPr>
            <w:tcW w:w="2122" w:type="dxa"/>
          </w:tcPr>
          <w:p w14:paraId="6E1BFB99" w14:textId="7B179922" w:rsidR="00EC38B3" w:rsidRDefault="00A2526C" w:rsidP="00EC38B3">
            <w:pPr>
              <w:jc w:val="left"/>
            </w:pPr>
            <w:r>
              <w:t>FS3 support for sPT</w:t>
            </w:r>
          </w:p>
        </w:tc>
        <w:tc>
          <w:tcPr>
            <w:tcW w:w="5244" w:type="dxa"/>
          </w:tcPr>
          <w:p w14:paraId="4290063B" w14:textId="27F0408C" w:rsidR="00EC38B3" w:rsidRDefault="00121DD1" w:rsidP="0019022D">
            <w:r>
              <w:t>Short processing time supported for FS</w:t>
            </w:r>
            <w:r w:rsidR="00C46EF9">
              <w:t>3</w:t>
            </w:r>
            <w:r>
              <w:t xml:space="preserve"> on the indicated frequency bands. The operation is supported on at least one cell jointly in both DL and UL. In case of CA, the capability from n+4 applies.</w:t>
            </w:r>
          </w:p>
        </w:tc>
        <w:tc>
          <w:tcPr>
            <w:tcW w:w="2263" w:type="dxa"/>
          </w:tcPr>
          <w:p w14:paraId="2A4BE3C5" w14:textId="27C1A84E" w:rsidR="00EC38B3" w:rsidRDefault="00D00AD1" w:rsidP="0019022D">
            <w:r>
              <w:t>Not decided on join</w:t>
            </w:r>
            <w:r w:rsidR="00C46EF9">
              <w:t>t</w:t>
            </w:r>
            <w:r>
              <w:t xml:space="preserve"> DL and UL support, or the inheritance of existing capabilities.</w:t>
            </w:r>
          </w:p>
        </w:tc>
      </w:tr>
    </w:tbl>
    <w:p w14:paraId="6BE2BAD5" w14:textId="77777777" w:rsidR="00A2526C" w:rsidRDefault="00A2526C" w:rsidP="0019022D"/>
    <w:p w14:paraId="7C3B48C1" w14:textId="77777777" w:rsidR="00C01F33" w:rsidRPr="00CE0424" w:rsidRDefault="00C01F33" w:rsidP="00CE0424">
      <w:pPr>
        <w:pStyle w:val="Heading1"/>
      </w:pPr>
      <w:r w:rsidRPr="00CE0424">
        <w:t>Conclusion</w:t>
      </w:r>
    </w:p>
    <w:p w14:paraId="0B8CC570" w14:textId="77777777" w:rsidR="00705C0F" w:rsidRDefault="00325B54" w:rsidP="00325B54">
      <w:r>
        <w:t xml:space="preserve">The document has discussed </w:t>
      </w:r>
      <w:r w:rsidR="00C010AC">
        <w:t>UE capabilities for the short processing time feature. It is proposed to split the UE support into a set of capabilities</w:t>
      </w:r>
      <w:r w:rsidR="00705C0F">
        <w:t xml:space="preserve"> depending on frame structure and that other capabilities required for operating with short processing time are inherited from already defined capabilities (for example CA capabilities)</w:t>
      </w:r>
      <w:r w:rsidR="00C010AC">
        <w:t xml:space="preserve">. </w:t>
      </w:r>
    </w:p>
    <w:p w14:paraId="691CF7B7" w14:textId="1E53AFD2" w:rsidR="008E065E" w:rsidRPr="00CE0424" w:rsidRDefault="00075934" w:rsidP="00325B54">
      <w:r>
        <w:t>Companies are encouraged to provide feedback on the above list.</w:t>
      </w:r>
    </w:p>
    <w:p w14:paraId="3AEB284E" w14:textId="77777777" w:rsidR="00F507D1" w:rsidRPr="00CE0424" w:rsidRDefault="00F507D1" w:rsidP="00CE0424">
      <w:pPr>
        <w:pStyle w:val="Heading1"/>
      </w:pPr>
      <w:bookmarkStart w:id="3" w:name="_In-sequence_SDU_delivery"/>
      <w:bookmarkEnd w:id="3"/>
      <w:r w:rsidRPr="00CE0424">
        <w:lastRenderedPageBreak/>
        <w:t>References</w:t>
      </w:r>
    </w:p>
    <w:bookmarkStart w:id="4" w:name="_Ref449678105"/>
    <w:bookmarkStart w:id="5" w:name="_Ref453835673"/>
    <w:bookmarkStart w:id="6" w:name="_Ref174151459"/>
    <w:bookmarkStart w:id="7" w:name="_Ref189809556"/>
    <w:p w14:paraId="13D074B2" w14:textId="79F99283" w:rsidR="003A7EF3" w:rsidRDefault="003E0865" w:rsidP="003D594F">
      <w:pPr>
        <w:pStyle w:val="Reference"/>
        <w:numPr>
          <w:ilvl w:val="0"/>
          <w:numId w:val="15"/>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B97752">
        <w:t xml:space="preserve">, New Work Item on shortened TTI and processing time for </w:t>
      </w:r>
      <w:r w:rsidR="00F674A7">
        <w:t>LTE, Ericsson, RAN#75, March 2017</w:t>
      </w:r>
      <w:r w:rsidR="00B97752">
        <w:t>.</w:t>
      </w:r>
      <w:bookmarkEnd w:id="4"/>
      <w:bookmarkEnd w:id="5"/>
      <w:bookmarkEnd w:id="6"/>
      <w:bookmarkEnd w:id="7"/>
      <w:r w:rsidR="003D594F">
        <w:t xml:space="preserve"> </w:t>
      </w:r>
    </w:p>
    <w:sectPr w:rsidR="003A7EF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B4FC3" w14:textId="77777777" w:rsidR="00A53F49" w:rsidRDefault="00A53F49">
      <w:r>
        <w:separator/>
      </w:r>
    </w:p>
  </w:endnote>
  <w:endnote w:type="continuationSeparator" w:id="0">
    <w:p w14:paraId="784BD951" w14:textId="77777777" w:rsidR="00A53F49" w:rsidRDefault="00A53F49">
      <w:r>
        <w:continuationSeparator/>
      </w:r>
    </w:p>
  </w:endnote>
  <w:endnote w:type="continuationNotice" w:id="1">
    <w:p w14:paraId="04E83085" w14:textId="77777777" w:rsidR="00A53F49" w:rsidRDefault="00A53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2339" w14:textId="6455660B" w:rsidR="00DC4DBE" w:rsidRDefault="00DC4D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5B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5BF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D4692" w14:textId="77777777" w:rsidR="00A53F49" w:rsidRDefault="00A53F49">
      <w:r>
        <w:separator/>
      </w:r>
    </w:p>
  </w:footnote>
  <w:footnote w:type="continuationSeparator" w:id="0">
    <w:p w14:paraId="46703073" w14:textId="77777777" w:rsidR="00A53F49" w:rsidRDefault="00A53F49">
      <w:r>
        <w:continuationSeparator/>
      </w:r>
    </w:p>
  </w:footnote>
  <w:footnote w:type="continuationNotice" w:id="1">
    <w:p w14:paraId="5C629F54" w14:textId="77777777" w:rsidR="00A53F49" w:rsidRDefault="00A53F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5A1B" w14:textId="77777777" w:rsidR="00DC4DBE" w:rsidRDefault="00DC4D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62641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544D6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96EE43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23F6F"/>
    <w:multiLevelType w:val="hybridMultilevel"/>
    <w:tmpl w:val="78167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5"/>
  </w:num>
  <w:num w:numId="19">
    <w:abstractNumId w:val="18"/>
  </w:num>
  <w:num w:numId="20">
    <w:abstractNumId w:val="6"/>
  </w:num>
  <w:num w:numId="21">
    <w:abstractNumId w:val="13"/>
  </w:num>
  <w:num w:numId="22">
    <w:abstractNumId w:val="21"/>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029"/>
    <w:rsid w:val="000006E1"/>
    <w:rsid w:val="00002A37"/>
    <w:rsid w:val="00002ED4"/>
    <w:rsid w:val="00006446"/>
    <w:rsid w:val="00006896"/>
    <w:rsid w:val="00007CDC"/>
    <w:rsid w:val="000107DE"/>
    <w:rsid w:val="00011B28"/>
    <w:rsid w:val="00015D15"/>
    <w:rsid w:val="00023713"/>
    <w:rsid w:val="0002531D"/>
    <w:rsid w:val="0002564D"/>
    <w:rsid w:val="00025ECA"/>
    <w:rsid w:val="00026A7C"/>
    <w:rsid w:val="000278A2"/>
    <w:rsid w:val="00032467"/>
    <w:rsid w:val="00032588"/>
    <w:rsid w:val="000325B8"/>
    <w:rsid w:val="00033357"/>
    <w:rsid w:val="00034C15"/>
    <w:rsid w:val="000353DF"/>
    <w:rsid w:val="00036BA1"/>
    <w:rsid w:val="000422E2"/>
    <w:rsid w:val="00042F22"/>
    <w:rsid w:val="000444EF"/>
    <w:rsid w:val="00046002"/>
    <w:rsid w:val="00046785"/>
    <w:rsid w:val="00050827"/>
    <w:rsid w:val="00052A07"/>
    <w:rsid w:val="000534E3"/>
    <w:rsid w:val="00055C1F"/>
    <w:rsid w:val="0005606A"/>
    <w:rsid w:val="00057117"/>
    <w:rsid w:val="000616E7"/>
    <w:rsid w:val="00063322"/>
    <w:rsid w:val="00063FB4"/>
    <w:rsid w:val="0006487E"/>
    <w:rsid w:val="00065E1A"/>
    <w:rsid w:val="00075934"/>
    <w:rsid w:val="00077E5F"/>
    <w:rsid w:val="0008036A"/>
    <w:rsid w:val="00081AE6"/>
    <w:rsid w:val="000855EB"/>
    <w:rsid w:val="00085B52"/>
    <w:rsid w:val="00086146"/>
    <w:rsid w:val="000866F2"/>
    <w:rsid w:val="0009009F"/>
    <w:rsid w:val="00091557"/>
    <w:rsid w:val="000924C1"/>
    <w:rsid w:val="000924F0"/>
    <w:rsid w:val="00093474"/>
    <w:rsid w:val="0009510F"/>
    <w:rsid w:val="000960BC"/>
    <w:rsid w:val="00097896"/>
    <w:rsid w:val="000A1B7B"/>
    <w:rsid w:val="000A3404"/>
    <w:rsid w:val="000A56F2"/>
    <w:rsid w:val="000B2719"/>
    <w:rsid w:val="000B3A8F"/>
    <w:rsid w:val="000B4AB9"/>
    <w:rsid w:val="000B58C3"/>
    <w:rsid w:val="000B61E9"/>
    <w:rsid w:val="000C165A"/>
    <w:rsid w:val="000C2C69"/>
    <w:rsid w:val="000C2E19"/>
    <w:rsid w:val="000C591D"/>
    <w:rsid w:val="000C6C78"/>
    <w:rsid w:val="000D0D07"/>
    <w:rsid w:val="000D1F38"/>
    <w:rsid w:val="000D2287"/>
    <w:rsid w:val="000D4797"/>
    <w:rsid w:val="000D4AD6"/>
    <w:rsid w:val="000D7E18"/>
    <w:rsid w:val="000E0527"/>
    <w:rsid w:val="000E1E92"/>
    <w:rsid w:val="000E237F"/>
    <w:rsid w:val="000F06D6"/>
    <w:rsid w:val="000F0EB1"/>
    <w:rsid w:val="000F1106"/>
    <w:rsid w:val="000F1897"/>
    <w:rsid w:val="000F3BE9"/>
    <w:rsid w:val="000F3F6C"/>
    <w:rsid w:val="000F6DF3"/>
    <w:rsid w:val="001005FF"/>
    <w:rsid w:val="001048E8"/>
    <w:rsid w:val="001062FB"/>
    <w:rsid w:val="001063E6"/>
    <w:rsid w:val="00113CF4"/>
    <w:rsid w:val="001153EA"/>
    <w:rsid w:val="00115643"/>
    <w:rsid w:val="00116765"/>
    <w:rsid w:val="001219F5"/>
    <w:rsid w:val="00121A20"/>
    <w:rsid w:val="00121DD1"/>
    <w:rsid w:val="0012377F"/>
    <w:rsid w:val="001238A6"/>
    <w:rsid w:val="00124314"/>
    <w:rsid w:val="00126B4A"/>
    <w:rsid w:val="00130C1A"/>
    <w:rsid w:val="00132FD0"/>
    <w:rsid w:val="001344C0"/>
    <w:rsid w:val="001346FA"/>
    <w:rsid w:val="00135252"/>
    <w:rsid w:val="00137AB5"/>
    <w:rsid w:val="00137F0B"/>
    <w:rsid w:val="001408E2"/>
    <w:rsid w:val="00144369"/>
    <w:rsid w:val="001476BC"/>
    <w:rsid w:val="00151B8C"/>
    <w:rsid w:val="00151E23"/>
    <w:rsid w:val="00151E83"/>
    <w:rsid w:val="001521A7"/>
    <w:rsid w:val="001526E0"/>
    <w:rsid w:val="0015294D"/>
    <w:rsid w:val="001551B5"/>
    <w:rsid w:val="0015636F"/>
    <w:rsid w:val="001659C1"/>
    <w:rsid w:val="00167108"/>
    <w:rsid w:val="00173A8E"/>
    <w:rsid w:val="00177379"/>
    <w:rsid w:val="00177795"/>
    <w:rsid w:val="00180CE7"/>
    <w:rsid w:val="0018143F"/>
    <w:rsid w:val="001836B4"/>
    <w:rsid w:val="0018789F"/>
    <w:rsid w:val="0019022D"/>
    <w:rsid w:val="0019058D"/>
    <w:rsid w:val="00190AC1"/>
    <w:rsid w:val="00190C6C"/>
    <w:rsid w:val="0019125A"/>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51BA"/>
    <w:rsid w:val="001D6342"/>
    <w:rsid w:val="001D6B16"/>
    <w:rsid w:val="001D6D53"/>
    <w:rsid w:val="001E1DBB"/>
    <w:rsid w:val="001E58E2"/>
    <w:rsid w:val="001E7AED"/>
    <w:rsid w:val="001F3916"/>
    <w:rsid w:val="001F5122"/>
    <w:rsid w:val="001F54C5"/>
    <w:rsid w:val="001F662C"/>
    <w:rsid w:val="001F7074"/>
    <w:rsid w:val="00200490"/>
    <w:rsid w:val="00201F3A"/>
    <w:rsid w:val="002036FE"/>
    <w:rsid w:val="00203F96"/>
    <w:rsid w:val="002059D0"/>
    <w:rsid w:val="002062DE"/>
    <w:rsid w:val="002069B2"/>
    <w:rsid w:val="00207FA3"/>
    <w:rsid w:val="00214DA8"/>
    <w:rsid w:val="00215423"/>
    <w:rsid w:val="002158FA"/>
    <w:rsid w:val="00220600"/>
    <w:rsid w:val="002224DB"/>
    <w:rsid w:val="00223736"/>
    <w:rsid w:val="00223FCB"/>
    <w:rsid w:val="002252C3"/>
    <w:rsid w:val="00225C54"/>
    <w:rsid w:val="00230765"/>
    <w:rsid w:val="002319E4"/>
    <w:rsid w:val="00235632"/>
    <w:rsid w:val="00235872"/>
    <w:rsid w:val="002366B6"/>
    <w:rsid w:val="00237136"/>
    <w:rsid w:val="00241559"/>
    <w:rsid w:val="0024339D"/>
    <w:rsid w:val="002435B3"/>
    <w:rsid w:val="002442E9"/>
    <w:rsid w:val="00244EE0"/>
    <w:rsid w:val="002458EB"/>
    <w:rsid w:val="002500C8"/>
    <w:rsid w:val="00254244"/>
    <w:rsid w:val="0025513D"/>
    <w:rsid w:val="00257543"/>
    <w:rsid w:val="002617E7"/>
    <w:rsid w:val="00264228"/>
    <w:rsid w:val="00264334"/>
    <w:rsid w:val="0026473E"/>
    <w:rsid w:val="00266214"/>
    <w:rsid w:val="002669B4"/>
    <w:rsid w:val="00267290"/>
    <w:rsid w:val="00267C83"/>
    <w:rsid w:val="0027144F"/>
    <w:rsid w:val="00271F3A"/>
    <w:rsid w:val="00273278"/>
    <w:rsid w:val="002737F4"/>
    <w:rsid w:val="002743A3"/>
    <w:rsid w:val="002805F5"/>
    <w:rsid w:val="00280751"/>
    <w:rsid w:val="0028280A"/>
    <w:rsid w:val="00285912"/>
    <w:rsid w:val="00286ACD"/>
    <w:rsid w:val="00287838"/>
    <w:rsid w:val="00287B64"/>
    <w:rsid w:val="002907B5"/>
    <w:rsid w:val="00290D2E"/>
    <w:rsid w:val="00292EB7"/>
    <w:rsid w:val="00296227"/>
    <w:rsid w:val="00296F44"/>
    <w:rsid w:val="0029777D"/>
    <w:rsid w:val="00297D46"/>
    <w:rsid w:val="002A055E"/>
    <w:rsid w:val="002A1D4E"/>
    <w:rsid w:val="002A2869"/>
    <w:rsid w:val="002B24D6"/>
    <w:rsid w:val="002B720E"/>
    <w:rsid w:val="002C05E3"/>
    <w:rsid w:val="002C27E3"/>
    <w:rsid w:val="002C2BC4"/>
    <w:rsid w:val="002C41E6"/>
    <w:rsid w:val="002C5BA4"/>
    <w:rsid w:val="002D071A"/>
    <w:rsid w:val="002D32CE"/>
    <w:rsid w:val="002D34B2"/>
    <w:rsid w:val="002D7637"/>
    <w:rsid w:val="002E0D62"/>
    <w:rsid w:val="002E17F2"/>
    <w:rsid w:val="002E1DF6"/>
    <w:rsid w:val="002E2246"/>
    <w:rsid w:val="002E2EE5"/>
    <w:rsid w:val="002E71BC"/>
    <w:rsid w:val="002E7CAE"/>
    <w:rsid w:val="002F2771"/>
    <w:rsid w:val="002F37A9"/>
    <w:rsid w:val="002F5AE1"/>
    <w:rsid w:val="002F6120"/>
    <w:rsid w:val="00301CE6"/>
    <w:rsid w:val="0030256B"/>
    <w:rsid w:val="00302BDD"/>
    <w:rsid w:val="0030501F"/>
    <w:rsid w:val="00307BA1"/>
    <w:rsid w:val="00311702"/>
    <w:rsid w:val="00311E82"/>
    <w:rsid w:val="003130FA"/>
    <w:rsid w:val="00313FD6"/>
    <w:rsid w:val="003143BD"/>
    <w:rsid w:val="003203ED"/>
    <w:rsid w:val="00322C9F"/>
    <w:rsid w:val="00324D23"/>
    <w:rsid w:val="00325B54"/>
    <w:rsid w:val="00327B01"/>
    <w:rsid w:val="00330AE1"/>
    <w:rsid w:val="00330D02"/>
    <w:rsid w:val="00331751"/>
    <w:rsid w:val="0033198E"/>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53E8"/>
    <w:rsid w:val="00385BF0"/>
    <w:rsid w:val="0038723B"/>
    <w:rsid w:val="0039255A"/>
    <w:rsid w:val="003939FF"/>
    <w:rsid w:val="003941AD"/>
    <w:rsid w:val="003A0611"/>
    <w:rsid w:val="003A2223"/>
    <w:rsid w:val="003A2A0F"/>
    <w:rsid w:val="003A3796"/>
    <w:rsid w:val="003A45A1"/>
    <w:rsid w:val="003A5B0A"/>
    <w:rsid w:val="003A6BAC"/>
    <w:rsid w:val="003A7EF3"/>
    <w:rsid w:val="003B159C"/>
    <w:rsid w:val="003B1B61"/>
    <w:rsid w:val="003B369F"/>
    <w:rsid w:val="003B36A3"/>
    <w:rsid w:val="003B7FE5"/>
    <w:rsid w:val="003C11C8"/>
    <w:rsid w:val="003C2702"/>
    <w:rsid w:val="003C7806"/>
    <w:rsid w:val="003D109F"/>
    <w:rsid w:val="003D2478"/>
    <w:rsid w:val="003D3C45"/>
    <w:rsid w:val="003D594F"/>
    <w:rsid w:val="003D5B1F"/>
    <w:rsid w:val="003D7977"/>
    <w:rsid w:val="003E0865"/>
    <w:rsid w:val="003E15FA"/>
    <w:rsid w:val="003E55E4"/>
    <w:rsid w:val="003E74E3"/>
    <w:rsid w:val="003F05C7"/>
    <w:rsid w:val="003F2B3C"/>
    <w:rsid w:val="003F2CD4"/>
    <w:rsid w:val="003F44DE"/>
    <w:rsid w:val="003F6BBE"/>
    <w:rsid w:val="004000E8"/>
    <w:rsid w:val="00401D51"/>
    <w:rsid w:val="00402E2B"/>
    <w:rsid w:val="0040512B"/>
    <w:rsid w:val="00405CA5"/>
    <w:rsid w:val="0040681F"/>
    <w:rsid w:val="00407CD3"/>
    <w:rsid w:val="00410134"/>
    <w:rsid w:val="00410792"/>
    <w:rsid w:val="00410B72"/>
    <w:rsid w:val="00410F18"/>
    <w:rsid w:val="0041263E"/>
    <w:rsid w:val="00413AAC"/>
    <w:rsid w:val="00420408"/>
    <w:rsid w:val="00421105"/>
    <w:rsid w:val="00423D62"/>
    <w:rsid w:val="004242F4"/>
    <w:rsid w:val="00427248"/>
    <w:rsid w:val="00434DCC"/>
    <w:rsid w:val="00437447"/>
    <w:rsid w:val="00441A92"/>
    <w:rsid w:val="00441D48"/>
    <w:rsid w:val="00444F56"/>
    <w:rsid w:val="00446488"/>
    <w:rsid w:val="004517AA"/>
    <w:rsid w:val="00451EEA"/>
    <w:rsid w:val="00452CAC"/>
    <w:rsid w:val="00457565"/>
    <w:rsid w:val="00457B71"/>
    <w:rsid w:val="00457D84"/>
    <w:rsid w:val="00461AEA"/>
    <w:rsid w:val="004669E2"/>
    <w:rsid w:val="00466F63"/>
    <w:rsid w:val="00470C31"/>
    <w:rsid w:val="004734D0"/>
    <w:rsid w:val="0047556B"/>
    <w:rsid w:val="004776C3"/>
    <w:rsid w:val="00477768"/>
    <w:rsid w:val="004778EF"/>
    <w:rsid w:val="00477B4B"/>
    <w:rsid w:val="00477DA9"/>
    <w:rsid w:val="00486B2A"/>
    <w:rsid w:val="00492188"/>
    <w:rsid w:val="00492BC5"/>
    <w:rsid w:val="00493586"/>
    <w:rsid w:val="00494D56"/>
    <w:rsid w:val="00496070"/>
    <w:rsid w:val="004964F1"/>
    <w:rsid w:val="00497F36"/>
    <w:rsid w:val="004A16BC"/>
    <w:rsid w:val="004A2B94"/>
    <w:rsid w:val="004A3306"/>
    <w:rsid w:val="004A5D5D"/>
    <w:rsid w:val="004B7C0C"/>
    <w:rsid w:val="004C3898"/>
    <w:rsid w:val="004D1774"/>
    <w:rsid w:val="004D31C1"/>
    <w:rsid w:val="004D36B1"/>
    <w:rsid w:val="004D7EBD"/>
    <w:rsid w:val="004E2680"/>
    <w:rsid w:val="004E28F9"/>
    <w:rsid w:val="004E462E"/>
    <w:rsid w:val="004E56DC"/>
    <w:rsid w:val="004E76F4"/>
    <w:rsid w:val="004F0B4E"/>
    <w:rsid w:val="004F0B6C"/>
    <w:rsid w:val="004F2078"/>
    <w:rsid w:val="004F4BF3"/>
    <w:rsid w:val="004F4DA3"/>
    <w:rsid w:val="004F6ADF"/>
    <w:rsid w:val="005008A7"/>
    <w:rsid w:val="0050397E"/>
    <w:rsid w:val="00506557"/>
    <w:rsid w:val="0050677A"/>
    <w:rsid w:val="005108D8"/>
    <w:rsid w:val="005116F9"/>
    <w:rsid w:val="00511B5C"/>
    <w:rsid w:val="005153A7"/>
    <w:rsid w:val="005172C2"/>
    <w:rsid w:val="005219CF"/>
    <w:rsid w:val="005252B2"/>
    <w:rsid w:val="00534B59"/>
    <w:rsid w:val="00536759"/>
    <w:rsid w:val="00537AA7"/>
    <w:rsid w:val="00537C62"/>
    <w:rsid w:val="00542D9C"/>
    <w:rsid w:val="00542F02"/>
    <w:rsid w:val="005448F0"/>
    <w:rsid w:val="00544EB9"/>
    <w:rsid w:val="00546970"/>
    <w:rsid w:val="005478B6"/>
    <w:rsid w:val="00547F4D"/>
    <w:rsid w:val="00550419"/>
    <w:rsid w:val="00551827"/>
    <w:rsid w:val="005531AC"/>
    <w:rsid w:val="00554328"/>
    <w:rsid w:val="00554E19"/>
    <w:rsid w:val="0056121F"/>
    <w:rsid w:val="00564D5F"/>
    <w:rsid w:val="00565159"/>
    <w:rsid w:val="00567DA7"/>
    <w:rsid w:val="005705AD"/>
    <w:rsid w:val="00572505"/>
    <w:rsid w:val="00573D90"/>
    <w:rsid w:val="005763AD"/>
    <w:rsid w:val="0058278A"/>
    <w:rsid w:val="00582809"/>
    <w:rsid w:val="00583CFD"/>
    <w:rsid w:val="005873E2"/>
    <w:rsid w:val="0058798C"/>
    <w:rsid w:val="005900FA"/>
    <w:rsid w:val="005911F8"/>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6F83"/>
    <w:rsid w:val="005C3133"/>
    <w:rsid w:val="005C74FB"/>
    <w:rsid w:val="005D1602"/>
    <w:rsid w:val="005D2194"/>
    <w:rsid w:val="005D5663"/>
    <w:rsid w:val="005D5F63"/>
    <w:rsid w:val="005D6377"/>
    <w:rsid w:val="005D6BBA"/>
    <w:rsid w:val="005D78E5"/>
    <w:rsid w:val="005E385F"/>
    <w:rsid w:val="005E5B81"/>
    <w:rsid w:val="005F2CB1"/>
    <w:rsid w:val="005F3025"/>
    <w:rsid w:val="005F3AF3"/>
    <w:rsid w:val="005F4D33"/>
    <w:rsid w:val="005F618C"/>
    <w:rsid w:val="005F6DF4"/>
    <w:rsid w:val="005F70BD"/>
    <w:rsid w:val="005F7684"/>
    <w:rsid w:val="005F7FB6"/>
    <w:rsid w:val="0060283C"/>
    <w:rsid w:val="00604F14"/>
    <w:rsid w:val="00610EA3"/>
    <w:rsid w:val="00611B83"/>
    <w:rsid w:val="00613257"/>
    <w:rsid w:val="00620A71"/>
    <w:rsid w:val="00620D80"/>
    <w:rsid w:val="006212A9"/>
    <w:rsid w:val="006234A6"/>
    <w:rsid w:val="006241E1"/>
    <w:rsid w:val="00630001"/>
    <w:rsid w:val="00630646"/>
    <w:rsid w:val="006311B3"/>
    <w:rsid w:val="006325CC"/>
    <w:rsid w:val="0063284C"/>
    <w:rsid w:val="00636009"/>
    <w:rsid w:val="00636398"/>
    <w:rsid w:val="006368D3"/>
    <w:rsid w:val="006377EC"/>
    <w:rsid w:val="0064151F"/>
    <w:rsid w:val="00641533"/>
    <w:rsid w:val="0064208D"/>
    <w:rsid w:val="00643475"/>
    <w:rsid w:val="0064396A"/>
    <w:rsid w:val="0064624E"/>
    <w:rsid w:val="006466F1"/>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54DF"/>
    <w:rsid w:val="006655EE"/>
    <w:rsid w:val="006679D0"/>
    <w:rsid w:val="00667EE7"/>
    <w:rsid w:val="00670922"/>
    <w:rsid w:val="00670BE1"/>
    <w:rsid w:val="0067218F"/>
    <w:rsid w:val="0067359C"/>
    <w:rsid w:val="00673F0A"/>
    <w:rsid w:val="006741F2"/>
    <w:rsid w:val="00674CC3"/>
    <w:rsid w:val="00675C72"/>
    <w:rsid w:val="006771F9"/>
    <w:rsid w:val="006776D7"/>
    <w:rsid w:val="00677EA3"/>
    <w:rsid w:val="00681003"/>
    <w:rsid w:val="006817C9"/>
    <w:rsid w:val="00683ECE"/>
    <w:rsid w:val="00685724"/>
    <w:rsid w:val="006925C9"/>
    <w:rsid w:val="00694D79"/>
    <w:rsid w:val="00695FC2"/>
    <w:rsid w:val="00696949"/>
    <w:rsid w:val="00697052"/>
    <w:rsid w:val="006A19AF"/>
    <w:rsid w:val="006A1C01"/>
    <w:rsid w:val="006A46FB"/>
    <w:rsid w:val="006A5E28"/>
    <w:rsid w:val="006A697B"/>
    <w:rsid w:val="006A7AFF"/>
    <w:rsid w:val="006B0DD6"/>
    <w:rsid w:val="006B1816"/>
    <w:rsid w:val="006B2099"/>
    <w:rsid w:val="006B50CF"/>
    <w:rsid w:val="006B5B0F"/>
    <w:rsid w:val="006B777F"/>
    <w:rsid w:val="006B7D49"/>
    <w:rsid w:val="006C03B8"/>
    <w:rsid w:val="006C1051"/>
    <w:rsid w:val="006C5EC9"/>
    <w:rsid w:val="006C6059"/>
    <w:rsid w:val="006C6511"/>
    <w:rsid w:val="006C716E"/>
    <w:rsid w:val="006C7522"/>
    <w:rsid w:val="006C782B"/>
    <w:rsid w:val="006D6F08"/>
    <w:rsid w:val="006D72C9"/>
    <w:rsid w:val="006E062C"/>
    <w:rsid w:val="006E240C"/>
    <w:rsid w:val="006E28B7"/>
    <w:rsid w:val="006E3310"/>
    <w:rsid w:val="006E4E39"/>
    <w:rsid w:val="006E565E"/>
    <w:rsid w:val="006E673D"/>
    <w:rsid w:val="006E7D3B"/>
    <w:rsid w:val="006F1B70"/>
    <w:rsid w:val="006F341D"/>
    <w:rsid w:val="006F3CDE"/>
    <w:rsid w:val="006F58D4"/>
    <w:rsid w:val="00701E4E"/>
    <w:rsid w:val="0070346E"/>
    <w:rsid w:val="0070376C"/>
    <w:rsid w:val="00704EDB"/>
    <w:rsid w:val="007059B8"/>
    <w:rsid w:val="00705C0F"/>
    <w:rsid w:val="00706101"/>
    <w:rsid w:val="00706767"/>
    <w:rsid w:val="00706F70"/>
    <w:rsid w:val="00707072"/>
    <w:rsid w:val="00707D61"/>
    <w:rsid w:val="00712287"/>
    <w:rsid w:val="00712772"/>
    <w:rsid w:val="0071282F"/>
    <w:rsid w:val="007148D3"/>
    <w:rsid w:val="00715B9A"/>
    <w:rsid w:val="0071642E"/>
    <w:rsid w:val="00717E1E"/>
    <w:rsid w:val="00726EA6"/>
    <w:rsid w:val="00727208"/>
    <w:rsid w:val="00727680"/>
    <w:rsid w:val="00732461"/>
    <w:rsid w:val="007340C0"/>
    <w:rsid w:val="007348B1"/>
    <w:rsid w:val="007362A6"/>
    <w:rsid w:val="00736D7D"/>
    <w:rsid w:val="00740E58"/>
    <w:rsid w:val="007445A0"/>
    <w:rsid w:val="0074524B"/>
    <w:rsid w:val="00745573"/>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1ED6"/>
    <w:rsid w:val="007925EA"/>
    <w:rsid w:val="00793CD8"/>
    <w:rsid w:val="00795C92"/>
    <w:rsid w:val="00796231"/>
    <w:rsid w:val="007973CA"/>
    <w:rsid w:val="007978F8"/>
    <w:rsid w:val="007A0395"/>
    <w:rsid w:val="007A1BCB"/>
    <w:rsid w:val="007A1CB3"/>
    <w:rsid w:val="007A306F"/>
    <w:rsid w:val="007A43A6"/>
    <w:rsid w:val="007A58A6"/>
    <w:rsid w:val="007B014B"/>
    <w:rsid w:val="007B3D2D"/>
    <w:rsid w:val="007B505F"/>
    <w:rsid w:val="007B50AE"/>
    <w:rsid w:val="007B51DF"/>
    <w:rsid w:val="007C05DD"/>
    <w:rsid w:val="007C3D18"/>
    <w:rsid w:val="007C60BF"/>
    <w:rsid w:val="007C6A07"/>
    <w:rsid w:val="007C75A1"/>
    <w:rsid w:val="007C76DA"/>
    <w:rsid w:val="007C77A5"/>
    <w:rsid w:val="007D04E5"/>
    <w:rsid w:val="007D5901"/>
    <w:rsid w:val="007D7526"/>
    <w:rsid w:val="007D7587"/>
    <w:rsid w:val="007E4610"/>
    <w:rsid w:val="007E4715"/>
    <w:rsid w:val="007E505B"/>
    <w:rsid w:val="007E67CE"/>
    <w:rsid w:val="007E7091"/>
    <w:rsid w:val="007F081E"/>
    <w:rsid w:val="007F11DE"/>
    <w:rsid w:val="007F160E"/>
    <w:rsid w:val="007F4F15"/>
    <w:rsid w:val="007F526C"/>
    <w:rsid w:val="00800CED"/>
    <w:rsid w:val="00802D31"/>
    <w:rsid w:val="00803E07"/>
    <w:rsid w:val="00803FAE"/>
    <w:rsid w:val="0080521A"/>
    <w:rsid w:val="00805BDF"/>
    <w:rsid w:val="0080605F"/>
    <w:rsid w:val="00807786"/>
    <w:rsid w:val="008078F0"/>
    <w:rsid w:val="00811FCB"/>
    <w:rsid w:val="00815327"/>
    <w:rsid w:val="008158D6"/>
    <w:rsid w:val="00816BD0"/>
    <w:rsid w:val="00817196"/>
    <w:rsid w:val="00817C68"/>
    <w:rsid w:val="008235DB"/>
    <w:rsid w:val="00824AB4"/>
    <w:rsid w:val="00825C42"/>
    <w:rsid w:val="00825D25"/>
    <w:rsid w:val="00827D6F"/>
    <w:rsid w:val="0083011A"/>
    <w:rsid w:val="008376AC"/>
    <w:rsid w:val="008444E8"/>
    <w:rsid w:val="00844E80"/>
    <w:rsid w:val="00846FE7"/>
    <w:rsid w:val="008471C1"/>
    <w:rsid w:val="00847D12"/>
    <w:rsid w:val="00851015"/>
    <w:rsid w:val="008519A9"/>
    <w:rsid w:val="00856911"/>
    <w:rsid w:val="00864486"/>
    <w:rsid w:val="00866CF3"/>
    <w:rsid w:val="008672B6"/>
    <w:rsid w:val="008677FD"/>
    <w:rsid w:val="008700D4"/>
    <w:rsid w:val="008706D4"/>
    <w:rsid w:val="00870F8A"/>
    <w:rsid w:val="008719A4"/>
    <w:rsid w:val="00871D23"/>
    <w:rsid w:val="00874312"/>
    <w:rsid w:val="0087437C"/>
    <w:rsid w:val="00874FAC"/>
    <w:rsid w:val="00875CD7"/>
    <w:rsid w:val="00876B4D"/>
    <w:rsid w:val="00877F18"/>
    <w:rsid w:val="008807B8"/>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7130"/>
    <w:rsid w:val="008A77D8"/>
    <w:rsid w:val="008B0483"/>
    <w:rsid w:val="008B120C"/>
    <w:rsid w:val="008B14BE"/>
    <w:rsid w:val="008B3627"/>
    <w:rsid w:val="008B3F57"/>
    <w:rsid w:val="008B51A0"/>
    <w:rsid w:val="008B592A"/>
    <w:rsid w:val="008B7B5C"/>
    <w:rsid w:val="008C0C99"/>
    <w:rsid w:val="008C2017"/>
    <w:rsid w:val="008C25A0"/>
    <w:rsid w:val="008C36C8"/>
    <w:rsid w:val="008C4958"/>
    <w:rsid w:val="008C4BAA"/>
    <w:rsid w:val="008C50F7"/>
    <w:rsid w:val="008C6AE8"/>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902350"/>
    <w:rsid w:val="0090336B"/>
    <w:rsid w:val="00904F94"/>
    <w:rsid w:val="0090500B"/>
    <w:rsid w:val="0090531A"/>
    <w:rsid w:val="009053AA"/>
    <w:rsid w:val="00906939"/>
    <w:rsid w:val="00910B7D"/>
    <w:rsid w:val="00911DFB"/>
    <w:rsid w:val="009139D9"/>
    <w:rsid w:val="00914AD8"/>
    <w:rsid w:val="00914D2D"/>
    <w:rsid w:val="00916079"/>
    <w:rsid w:val="00917453"/>
    <w:rsid w:val="00917CE9"/>
    <w:rsid w:val="00920BF2"/>
    <w:rsid w:val="00922010"/>
    <w:rsid w:val="00931BD9"/>
    <w:rsid w:val="009368F3"/>
    <w:rsid w:val="00936924"/>
    <w:rsid w:val="00940CF9"/>
    <w:rsid w:val="00941636"/>
    <w:rsid w:val="00943742"/>
    <w:rsid w:val="009441BF"/>
    <w:rsid w:val="00945C05"/>
    <w:rsid w:val="00946945"/>
    <w:rsid w:val="00947713"/>
    <w:rsid w:val="00950DE7"/>
    <w:rsid w:val="009533E9"/>
    <w:rsid w:val="00953920"/>
    <w:rsid w:val="00953D47"/>
    <w:rsid w:val="0095681E"/>
    <w:rsid w:val="009572D4"/>
    <w:rsid w:val="00961921"/>
    <w:rsid w:val="00963766"/>
    <w:rsid w:val="0096430A"/>
    <w:rsid w:val="0096554B"/>
    <w:rsid w:val="0096584A"/>
    <w:rsid w:val="00971F08"/>
    <w:rsid w:val="00974529"/>
    <w:rsid w:val="00974BB9"/>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DD0"/>
    <w:rsid w:val="009B7E87"/>
    <w:rsid w:val="009C403E"/>
    <w:rsid w:val="009D4FF0"/>
    <w:rsid w:val="009D51E3"/>
    <w:rsid w:val="009D703C"/>
    <w:rsid w:val="009D718F"/>
    <w:rsid w:val="009E068F"/>
    <w:rsid w:val="009E14E0"/>
    <w:rsid w:val="009E35DB"/>
    <w:rsid w:val="009E47A3"/>
    <w:rsid w:val="009F08F3"/>
    <w:rsid w:val="009F1AC6"/>
    <w:rsid w:val="009F344F"/>
    <w:rsid w:val="009F3B2E"/>
    <w:rsid w:val="009F5136"/>
    <w:rsid w:val="00A022A0"/>
    <w:rsid w:val="00A02528"/>
    <w:rsid w:val="00A048A8"/>
    <w:rsid w:val="00A04F49"/>
    <w:rsid w:val="00A05F1D"/>
    <w:rsid w:val="00A13D0D"/>
    <w:rsid w:val="00A13E54"/>
    <w:rsid w:val="00A17F63"/>
    <w:rsid w:val="00A2193B"/>
    <w:rsid w:val="00A2351A"/>
    <w:rsid w:val="00A23F7B"/>
    <w:rsid w:val="00A2526C"/>
    <w:rsid w:val="00A264A9"/>
    <w:rsid w:val="00A27785"/>
    <w:rsid w:val="00A30187"/>
    <w:rsid w:val="00A34291"/>
    <w:rsid w:val="00A3448A"/>
    <w:rsid w:val="00A36297"/>
    <w:rsid w:val="00A368AE"/>
    <w:rsid w:val="00A41E2B"/>
    <w:rsid w:val="00A4540D"/>
    <w:rsid w:val="00A45B74"/>
    <w:rsid w:val="00A52E1D"/>
    <w:rsid w:val="00A533C1"/>
    <w:rsid w:val="00A53F49"/>
    <w:rsid w:val="00A573E9"/>
    <w:rsid w:val="00A605BE"/>
    <w:rsid w:val="00A61499"/>
    <w:rsid w:val="00A62A77"/>
    <w:rsid w:val="00A63483"/>
    <w:rsid w:val="00A657D7"/>
    <w:rsid w:val="00A660AC"/>
    <w:rsid w:val="00A67E6C"/>
    <w:rsid w:val="00A71B99"/>
    <w:rsid w:val="00A739D0"/>
    <w:rsid w:val="00A761D4"/>
    <w:rsid w:val="00A76525"/>
    <w:rsid w:val="00A77EC4"/>
    <w:rsid w:val="00A90C00"/>
    <w:rsid w:val="00A92879"/>
    <w:rsid w:val="00A9442A"/>
    <w:rsid w:val="00AA016F"/>
    <w:rsid w:val="00AA1ED6"/>
    <w:rsid w:val="00AA200D"/>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AA3"/>
    <w:rsid w:val="00AD3F94"/>
    <w:rsid w:val="00AD4A5A"/>
    <w:rsid w:val="00AE1DB2"/>
    <w:rsid w:val="00AE27AC"/>
    <w:rsid w:val="00AE2834"/>
    <w:rsid w:val="00AE40E0"/>
    <w:rsid w:val="00AE4DBA"/>
    <w:rsid w:val="00AE4F07"/>
    <w:rsid w:val="00AE68E6"/>
    <w:rsid w:val="00AF1C5D"/>
    <w:rsid w:val="00AF332C"/>
    <w:rsid w:val="00AF42D7"/>
    <w:rsid w:val="00AF463F"/>
    <w:rsid w:val="00AF7358"/>
    <w:rsid w:val="00B006FE"/>
    <w:rsid w:val="00B007CB"/>
    <w:rsid w:val="00B01215"/>
    <w:rsid w:val="00B02AA9"/>
    <w:rsid w:val="00B02FA3"/>
    <w:rsid w:val="00B05084"/>
    <w:rsid w:val="00B103D9"/>
    <w:rsid w:val="00B157F9"/>
    <w:rsid w:val="00B15C02"/>
    <w:rsid w:val="00B16A52"/>
    <w:rsid w:val="00B17A60"/>
    <w:rsid w:val="00B20256"/>
    <w:rsid w:val="00B20D09"/>
    <w:rsid w:val="00B22E65"/>
    <w:rsid w:val="00B23684"/>
    <w:rsid w:val="00B2763F"/>
    <w:rsid w:val="00B27AAC"/>
    <w:rsid w:val="00B304F3"/>
    <w:rsid w:val="00B30929"/>
    <w:rsid w:val="00B31B04"/>
    <w:rsid w:val="00B372AA"/>
    <w:rsid w:val="00B40445"/>
    <w:rsid w:val="00B40BEF"/>
    <w:rsid w:val="00B41888"/>
    <w:rsid w:val="00B42208"/>
    <w:rsid w:val="00B45A52"/>
    <w:rsid w:val="00B46175"/>
    <w:rsid w:val="00B50E1B"/>
    <w:rsid w:val="00B53ED3"/>
    <w:rsid w:val="00B6188F"/>
    <w:rsid w:val="00B63BB1"/>
    <w:rsid w:val="00B664C7"/>
    <w:rsid w:val="00B739F6"/>
    <w:rsid w:val="00B75ED6"/>
    <w:rsid w:val="00B76A9D"/>
    <w:rsid w:val="00B81118"/>
    <w:rsid w:val="00B8175A"/>
    <w:rsid w:val="00B81A6C"/>
    <w:rsid w:val="00B85811"/>
    <w:rsid w:val="00B85BFE"/>
    <w:rsid w:val="00B85DE5"/>
    <w:rsid w:val="00B8766B"/>
    <w:rsid w:val="00B90F73"/>
    <w:rsid w:val="00B93B59"/>
    <w:rsid w:val="00B9406A"/>
    <w:rsid w:val="00B959E6"/>
    <w:rsid w:val="00B97752"/>
    <w:rsid w:val="00BA203C"/>
    <w:rsid w:val="00BA2280"/>
    <w:rsid w:val="00BA2A08"/>
    <w:rsid w:val="00BA56D2"/>
    <w:rsid w:val="00BA76E0"/>
    <w:rsid w:val="00BB2280"/>
    <w:rsid w:val="00BB2A25"/>
    <w:rsid w:val="00BB51E9"/>
    <w:rsid w:val="00BB6B36"/>
    <w:rsid w:val="00BC0FDC"/>
    <w:rsid w:val="00BC3053"/>
    <w:rsid w:val="00BC4D2E"/>
    <w:rsid w:val="00BD27AA"/>
    <w:rsid w:val="00BD35BD"/>
    <w:rsid w:val="00BD3D07"/>
    <w:rsid w:val="00BD48AC"/>
    <w:rsid w:val="00BD5F1A"/>
    <w:rsid w:val="00BD648C"/>
    <w:rsid w:val="00BE1234"/>
    <w:rsid w:val="00BE2FA6"/>
    <w:rsid w:val="00BE333F"/>
    <w:rsid w:val="00BE7406"/>
    <w:rsid w:val="00BE7603"/>
    <w:rsid w:val="00BF0EC6"/>
    <w:rsid w:val="00BF3279"/>
    <w:rsid w:val="00BF74C7"/>
    <w:rsid w:val="00C010AC"/>
    <w:rsid w:val="00C015F1"/>
    <w:rsid w:val="00C01F33"/>
    <w:rsid w:val="00C02CC6"/>
    <w:rsid w:val="00C03555"/>
    <w:rsid w:val="00C040F7"/>
    <w:rsid w:val="00C041B0"/>
    <w:rsid w:val="00C044AB"/>
    <w:rsid w:val="00C05706"/>
    <w:rsid w:val="00C06013"/>
    <w:rsid w:val="00C063C7"/>
    <w:rsid w:val="00C070E1"/>
    <w:rsid w:val="00C07377"/>
    <w:rsid w:val="00C10478"/>
    <w:rsid w:val="00C12107"/>
    <w:rsid w:val="00C122C2"/>
    <w:rsid w:val="00C14D4B"/>
    <w:rsid w:val="00C154BB"/>
    <w:rsid w:val="00C21D5E"/>
    <w:rsid w:val="00C279B5"/>
    <w:rsid w:val="00C27C45"/>
    <w:rsid w:val="00C31D54"/>
    <w:rsid w:val="00C3719D"/>
    <w:rsid w:val="00C414CA"/>
    <w:rsid w:val="00C4242E"/>
    <w:rsid w:val="00C46EF9"/>
    <w:rsid w:val="00C54995"/>
    <w:rsid w:val="00C54D41"/>
    <w:rsid w:val="00C57328"/>
    <w:rsid w:val="00C60783"/>
    <w:rsid w:val="00C64672"/>
    <w:rsid w:val="00C70697"/>
    <w:rsid w:val="00C72EF4"/>
    <w:rsid w:val="00C74CC1"/>
    <w:rsid w:val="00C75D2F"/>
    <w:rsid w:val="00C767BE"/>
    <w:rsid w:val="00C767C5"/>
    <w:rsid w:val="00C76E3C"/>
    <w:rsid w:val="00C8049E"/>
    <w:rsid w:val="00C81568"/>
    <w:rsid w:val="00C84966"/>
    <w:rsid w:val="00C87654"/>
    <w:rsid w:val="00C9027A"/>
    <w:rsid w:val="00C9068E"/>
    <w:rsid w:val="00C93C4B"/>
    <w:rsid w:val="00C93F28"/>
    <w:rsid w:val="00C944AB"/>
    <w:rsid w:val="00C952FE"/>
    <w:rsid w:val="00C95B40"/>
    <w:rsid w:val="00CA1ED8"/>
    <w:rsid w:val="00CB1F63"/>
    <w:rsid w:val="00CB2AF0"/>
    <w:rsid w:val="00CB7170"/>
    <w:rsid w:val="00CC040E"/>
    <w:rsid w:val="00CC0694"/>
    <w:rsid w:val="00CC111F"/>
    <w:rsid w:val="00CC2011"/>
    <w:rsid w:val="00CC3EA0"/>
    <w:rsid w:val="00CC41AA"/>
    <w:rsid w:val="00CC4DD9"/>
    <w:rsid w:val="00CC538A"/>
    <w:rsid w:val="00CC7B45"/>
    <w:rsid w:val="00CD116C"/>
    <w:rsid w:val="00CD1188"/>
    <w:rsid w:val="00CD17AA"/>
    <w:rsid w:val="00CD2C1E"/>
    <w:rsid w:val="00CD2ED1"/>
    <w:rsid w:val="00CD337B"/>
    <w:rsid w:val="00CD7898"/>
    <w:rsid w:val="00CE0424"/>
    <w:rsid w:val="00CE43DC"/>
    <w:rsid w:val="00CE49E5"/>
    <w:rsid w:val="00CE5D40"/>
    <w:rsid w:val="00CE61C4"/>
    <w:rsid w:val="00CE7561"/>
    <w:rsid w:val="00CF1354"/>
    <w:rsid w:val="00CF3B1F"/>
    <w:rsid w:val="00CF3BF6"/>
    <w:rsid w:val="00CF52CC"/>
    <w:rsid w:val="00CF5F78"/>
    <w:rsid w:val="00CF625B"/>
    <w:rsid w:val="00CF687E"/>
    <w:rsid w:val="00D00AD1"/>
    <w:rsid w:val="00D0349B"/>
    <w:rsid w:val="00D10249"/>
    <w:rsid w:val="00D115C3"/>
    <w:rsid w:val="00D11897"/>
    <w:rsid w:val="00D12959"/>
    <w:rsid w:val="00D13135"/>
    <w:rsid w:val="00D13E4E"/>
    <w:rsid w:val="00D239A7"/>
    <w:rsid w:val="00D23F47"/>
    <w:rsid w:val="00D24BD1"/>
    <w:rsid w:val="00D3074B"/>
    <w:rsid w:val="00D30CDE"/>
    <w:rsid w:val="00D30D53"/>
    <w:rsid w:val="00D31F12"/>
    <w:rsid w:val="00D33738"/>
    <w:rsid w:val="00D34CE2"/>
    <w:rsid w:val="00D35B3D"/>
    <w:rsid w:val="00D36E71"/>
    <w:rsid w:val="00D37D87"/>
    <w:rsid w:val="00D40B33"/>
    <w:rsid w:val="00D4318F"/>
    <w:rsid w:val="00D438BF"/>
    <w:rsid w:val="00D440F8"/>
    <w:rsid w:val="00D50570"/>
    <w:rsid w:val="00D50F97"/>
    <w:rsid w:val="00D51C20"/>
    <w:rsid w:val="00D546FF"/>
    <w:rsid w:val="00D55AD5"/>
    <w:rsid w:val="00D575A4"/>
    <w:rsid w:val="00D576CA"/>
    <w:rsid w:val="00D57D51"/>
    <w:rsid w:val="00D61AF5"/>
    <w:rsid w:val="00D62192"/>
    <w:rsid w:val="00D6237B"/>
    <w:rsid w:val="00D652B5"/>
    <w:rsid w:val="00D66132"/>
    <w:rsid w:val="00D66155"/>
    <w:rsid w:val="00D671BD"/>
    <w:rsid w:val="00D708B0"/>
    <w:rsid w:val="00D7345E"/>
    <w:rsid w:val="00D7623A"/>
    <w:rsid w:val="00D77B1D"/>
    <w:rsid w:val="00D8021F"/>
    <w:rsid w:val="00D80383"/>
    <w:rsid w:val="00D823C6"/>
    <w:rsid w:val="00D86CA3"/>
    <w:rsid w:val="00D871CE"/>
    <w:rsid w:val="00D876DC"/>
    <w:rsid w:val="00D9196D"/>
    <w:rsid w:val="00D92982"/>
    <w:rsid w:val="00DA305E"/>
    <w:rsid w:val="00DA5417"/>
    <w:rsid w:val="00DA56E8"/>
    <w:rsid w:val="00DB0A9F"/>
    <w:rsid w:val="00DB377D"/>
    <w:rsid w:val="00DB6A4A"/>
    <w:rsid w:val="00DC22A7"/>
    <w:rsid w:val="00DC2D36"/>
    <w:rsid w:val="00DC4DBE"/>
    <w:rsid w:val="00DC53EF"/>
    <w:rsid w:val="00DD019C"/>
    <w:rsid w:val="00DE0156"/>
    <w:rsid w:val="00DE13FF"/>
    <w:rsid w:val="00DE3CE6"/>
    <w:rsid w:val="00DE5033"/>
    <w:rsid w:val="00DE5608"/>
    <w:rsid w:val="00DE58D0"/>
    <w:rsid w:val="00DE654F"/>
    <w:rsid w:val="00DF0B6E"/>
    <w:rsid w:val="00DF15E0"/>
    <w:rsid w:val="00DF3731"/>
    <w:rsid w:val="00DF37A0"/>
    <w:rsid w:val="00DF71A0"/>
    <w:rsid w:val="00E024B8"/>
    <w:rsid w:val="00E05879"/>
    <w:rsid w:val="00E110E7"/>
    <w:rsid w:val="00E11B20"/>
    <w:rsid w:val="00E140EA"/>
    <w:rsid w:val="00E14D9A"/>
    <w:rsid w:val="00E15F9F"/>
    <w:rsid w:val="00E17FA2"/>
    <w:rsid w:val="00E22330"/>
    <w:rsid w:val="00E22C24"/>
    <w:rsid w:val="00E30B5A"/>
    <w:rsid w:val="00E3123D"/>
    <w:rsid w:val="00E31461"/>
    <w:rsid w:val="00E31D43"/>
    <w:rsid w:val="00E32608"/>
    <w:rsid w:val="00E34188"/>
    <w:rsid w:val="00E34B6E"/>
    <w:rsid w:val="00E35559"/>
    <w:rsid w:val="00E3723A"/>
    <w:rsid w:val="00E37860"/>
    <w:rsid w:val="00E446F1"/>
    <w:rsid w:val="00E459DB"/>
    <w:rsid w:val="00E46886"/>
    <w:rsid w:val="00E476D5"/>
    <w:rsid w:val="00E47AEF"/>
    <w:rsid w:val="00E5233B"/>
    <w:rsid w:val="00E53B75"/>
    <w:rsid w:val="00E54E3B"/>
    <w:rsid w:val="00E55145"/>
    <w:rsid w:val="00E57565"/>
    <w:rsid w:val="00E57EC5"/>
    <w:rsid w:val="00E633D1"/>
    <w:rsid w:val="00E63838"/>
    <w:rsid w:val="00E64434"/>
    <w:rsid w:val="00E660D3"/>
    <w:rsid w:val="00E67C51"/>
    <w:rsid w:val="00E72EFC"/>
    <w:rsid w:val="00E748E5"/>
    <w:rsid w:val="00E758EC"/>
    <w:rsid w:val="00E8234C"/>
    <w:rsid w:val="00E83AA9"/>
    <w:rsid w:val="00E84E53"/>
    <w:rsid w:val="00E852B7"/>
    <w:rsid w:val="00E85928"/>
    <w:rsid w:val="00E87822"/>
    <w:rsid w:val="00E90395"/>
    <w:rsid w:val="00E90C4D"/>
    <w:rsid w:val="00E90E49"/>
    <w:rsid w:val="00E917F9"/>
    <w:rsid w:val="00E9291C"/>
    <w:rsid w:val="00E93FFE"/>
    <w:rsid w:val="00E94F8A"/>
    <w:rsid w:val="00EA0D68"/>
    <w:rsid w:val="00EA1541"/>
    <w:rsid w:val="00EA7A41"/>
    <w:rsid w:val="00EB077B"/>
    <w:rsid w:val="00EB44D8"/>
    <w:rsid w:val="00EB4EA2"/>
    <w:rsid w:val="00EB6E29"/>
    <w:rsid w:val="00EC27C6"/>
    <w:rsid w:val="00EC38B3"/>
    <w:rsid w:val="00EC4207"/>
    <w:rsid w:val="00EC5653"/>
    <w:rsid w:val="00EC71CE"/>
    <w:rsid w:val="00ED1006"/>
    <w:rsid w:val="00EE258B"/>
    <w:rsid w:val="00EE697F"/>
    <w:rsid w:val="00EF18FE"/>
    <w:rsid w:val="00EF442F"/>
    <w:rsid w:val="00EF5787"/>
    <w:rsid w:val="00EF60D0"/>
    <w:rsid w:val="00F0528D"/>
    <w:rsid w:val="00F06C67"/>
    <w:rsid w:val="00F06DFD"/>
    <w:rsid w:val="00F071D1"/>
    <w:rsid w:val="00F07533"/>
    <w:rsid w:val="00F10629"/>
    <w:rsid w:val="00F1113D"/>
    <w:rsid w:val="00F12BED"/>
    <w:rsid w:val="00F154BD"/>
    <w:rsid w:val="00F15FA5"/>
    <w:rsid w:val="00F16D94"/>
    <w:rsid w:val="00F17B22"/>
    <w:rsid w:val="00F209B7"/>
    <w:rsid w:val="00F22949"/>
    <w:rsid w:val="00F2376F"/>
    <w:rsid w:val="00F2413B"/>
    <w:rsid w:val="00F243D8"/>
    <w:rsid w:val="00F24644"/>
    <w:rsid w:val="00F24F8A"/>
    <w:rsid w:val="00F30314"/>
    <w:rsid w:val="00F30828"/>
    <w:rsid w:val="00F313D6"/>
    <w:rsid w:val="00F34AA7"/>
    <w:rsid w:val="00F40F0C"/>
    <w:rsid w:val="00F428FE"/>
    <w:rsid w:val="00F4766C"/>
    <w:rsid w:val="00F507D1"/>
    <w:rsid w:val="00F519CE"/>
    <w:rsid w:val="00F51ADA"/>
    <w:rsid w:val="00F52417"/>
    <w:rsid w:val="00F5482F"/>
    <w:rsid w:val="00F607C5"/>
    <w:rsid w:val="00F60DEA"/>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252D"/>
    <w:rsid w:val="00F8456C"/>
    <w:rsid w:val="00F859D8"/>
    <w:rsid w:val="00F868F5"/>
    <w:rsid w:val="00F9056A"/>
    <w:rsid w:val="00F90F8D"/>
    <w:rsid w:val="00F92782"/>
    <w:rsid w:val="00F93AA9"/>
    <w:rsid w:val="00F96985"/>
    <w:rsid w:val="00F97838"/>
    <w:rsid w:val="00F97962"/>
    <w:rsid w:val="00FA2BB3"/>
    <w:rsid w:val="00FA38EE"/>
    <w:rsid w:val="00FA79F0"/>
    <w:rsid w:val="00FB4C80"/>
    <w:rsid w:val="00FB6199"/>
    <w:rsid w:val="00FB6A6A"/>
    <w:rsid w:val="00FB6E0D"/>
    <w:rsid w:val="00FC3379"/>
    <w:rsid w:val="00FC3683"/>
    <w:rsid w:val="00FC727F"/>
    <w:rsid w:val="00FC7429"/>
    <w:rsid w:val="00FD07F6"/>
    <w:rsid w:val="00FD1EC8"/>
    <w:rsid w:val="00FD2C0C"/>
    <w:rsid w:val="00FD3E85"/>
    <w:rsid w:val="00FD47ED"/>
    <w:rsid w:val="00FD50EF"/>
    <w:rsid w:val="00FD511D"/>
    <w:rsid w:val="00FD6AD9"/>
    <w:rsid w:val="00FD74DB"/>
    <w:rsid w:val="00FD7660"/>
    <w:rsid w:val="00FE0655"/>
    <w:rsid w:val="00FE0B49"/>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C4BA2"/>
  <w15:chartTrackingRefBased/>
  <w15:docId w15:val="{6BE00AE6-8052-4E0B-925B-0FE3A908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 w:id="121584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5NUHHDQN7SK2-1-116230</_dlc_DocId>
    <_dlc_DocIdUrl xmlns="08b2df90-05d3-4030-90d4-c9feeb4a1cd9">
      <Url>https://ericoll.internal.ericsson.com/sites/STAR/_layouts/DocIdRedir.aspx?ID=5NUHHDQN7SK2-1-116230</Url>
      <Description>5NUHHDQN7SK2-1-116230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CBC5D6-E851-40BC-A0F0-8844A50D1F0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2FC7403-E517-490C-B50B-E42E66C9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926</TotalTime>
  <Pages>2</Pages>
  <Words>401</Words>
  <Characters>2129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2525</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Mårten</cp:lastModifiedBy>
  <cp:revision>52</cp:revision>
  <cp:lastPrinted>2008-01-31T16:09:00Z</cp:lastPrinted>
  <dcterms:created xsi:type="dcterms:W3CDTF">2017-05-02T14:59:00Z</dcterms:created>
  <dcterms:modified xsi:type="dcterms:W3CDTF">2017-05-05T09:18:00Z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5NUHHDQN7SK2-1-114518</vt:lpwstr>
  </property>
  <property fmtid="{D5CDD505-2E9C-101B-9397-08002B2CF9AE}" pid="5" name="_dlc_DocIdItemGuid">
    <vt:lpwstr>193b725c-c21b-41e3-89de-752c43a2273e</vt:lpwstr>
  </property>
  <property fmtid="{D5CDD505-2E9C-101B-9397-08002B2CF9AE}" pid="6" name="_dlc_DocIdUrl">
    <vt:lpwstr>https://ericoll.internal.ericsson.com/sites/STAR/_layouts/DocIdRedir.aspx?ID=5NUHHDQN7SK2-1-114518, 5NUHHDQN7SK2-1-114518</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